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58FE0" w14:textId="7EE7E575" w:rsidR="00E97BFE" w:rsidRPr="00CE35A4" w:rsidRDefault="00E97BFE" w:rsidP="00E97BFE">
      <w:pPr>
        <w:pStyle w:val="3GPPHeader"/>
        <w:spacing w:after="60"/>
        <w:rPr>
          <w:sz w:val="28"/>
          <w:szCs w:val="28"/>
        </w:rPr>
      </w:pPr>
      <w:bookmarkStart w:id="0" w:name="_GoBack"/>
      <w:r w:rsidRPr="00CE0424">
        <w:t>3GPP TSG-RAN WG</w:t>
      </w:r>
      <w:r>
        <w:t>2</w:t>
      </w:r>
      <w:r w:rsidRPr="00CE0424">
        <w:t xml:space="preserve"> #</w:t>
      </w:r>
      <w:r>
        <w:t>101</w:t>
      </w:r>
      <w:r w:rsidRPr="00CE35A4">
        <w:rPr>
          <w:sz w:val="28"/>
          <w:szCs w:val="28"/>
        </w:rPr>
        <w:tab/>
      </w:r>
      <w:r w:rsidR="00047D2D" w:rsidRPr="00047D2D">
        <w:rPr>
          <w:sz w:val="28"/>
          <w:szCs w:val="28"/>
        </w:rPr>
        <w:t>R2-1802591</w:t>
      </w:r>
    </w:p>
    <w:p w14:paraId="067D6ABB" w14:textId="28C40454" w:rsidR="00E97BFE" w:rsidRPr="00506E3D" w:rsidRDefault="00E97BFE" w:rsidP="00E97BFE">
      <w:pPr>
        <w:pStyle w:val="3GPPHeader"/>
      </w:pPr>
      <w:r>
        <w:t>Athens</w:t>
      </w:r>
      <w:r w:rsidRPr="005E03C7">
        <w:t>,</w:t>
      </w:r>
      <w:r>
        <w:t xml:space="preserve"> </w:t>
      </w:r>
      <w:r w:rsidRPr="00506E3D">
        <w:t>Greece, 26</w:t>
      </w:r>
      <w:r w:rsidRPr="00506E3D">
        <w:rPr>
          <w:vertAlign w:val="superscript"/>
        </w:rPr>
        <w:t>th</w:t>
      </w:r>
      <w:r w:rsidRPr="00506E3D">
        <w:t xml:space="preserve"> February – 2</w:t>
      </w:r>
      <w:r w:rsidRPr="00506E3D">
        <w:rPr>
          <w:vertAlign w:val="superscript"/>
        </w:rPr>
        <w:t>nd</w:t>
      </w:r>
      <w:r w:rsidRPr="00506E3D">
        <w:t xml:space="preserve"> March 2018</w:t>
      </w:r>
      <w:r w:rsidRPr="00506E3D">
        <w:rPr>
          <w:sz w:val="28"/>
          <w:szCs w:val="28"/>
        </w:rPr>
        <w:tab/>
      </w:r>
      <w:r w:rsidRPr="00506E3D">
        <w:rPr>
          <w:szCs w:val="24"/>
        </w:rPr>
        <w:t xml:space="preserve">(Revision of </w:t>
      </w:r>
      <w:r w:rsidRPr="00506E3D">
        <w:rPr>
          <w:szCs w:val="32"/>
        </w:rPr>
        <w:t>R2-1801010</w:t>
      </w:r>
      <w:r w:rsidRPr="00506E3D">
        <w:rPr>
          <w:szCs w:val="24"/>
        </w:rPr>
        <w:t>)</w:t>
      </w:r>
    </w:p>
    <w:p w14:paraId="3B3DE2EE" w14:textId="77777777" w:rsidR="00D06E22" w:rsidRPr="00506E3D" w:rsidRDefault="00D06E22" w:rsidP="00D06E22">
      <w:pPr>
        <w:pStyle w:val="3GPPHeader"/>
      </w:pPr>
    </w:p>
    <w:p w14:paraId="4A4F422A" w14:textId="3EFE0AE9" w:rsidR="00E90E49" w:rsidRPr="00181837" w:rsidRDefault="00E90E49" w:rsidP="00311702">
      <w:pPr>
        <w:pStyle w:val="3GPPHeader"/>
        <w:rPr>
          <w:sz w:val="22"/>
          <w:szCs w:val="22"/>
          <w:lang w:val="en-US"/>
        </w:rPr>
      </w:pPr>
      <w:r w:rsidRPr="00506E3D">
        <w:rPr>
          <w:sz w:val="22"/>
          <w:szCs w:val="22"/>
          <w:lang w:val="en-US"/>
        </w:rPr>
        <w:t>Agenda Item:</w:t>
      </w:r>
      <w:r w:rsidRPr="00506E3D">
        <w:rPr>
          <w:sz w:val="22"/>
          <w:szCs w:val="22"/>
          <w:lang w:val="en-US"/>
        </w:rPr>
        <w:tab/>
      </w:r>
      <w:r w:rsidR="00021BFB" w:rsidRPr="00506E3D">
        <w:rPr>
          <w:sz w:val="22"/>
          <w:szCs w:val="22"/>
          <w:lang w:val="en-US"/>
        </w:rPr>
        <w:t>10.4.1.3.5</w:t>
      </w:r>
    </w:p>
    <w:p w14:paraId="5DAA27F0" w14:textId="77777777" w:rsidR="00E90E49" w:rsidRPr="00181837" w:rsidRDefault="003D3C45" w:rsidP="00F64C2B">
      <w:pPr>
        <w:pStyle w:val="3GPPHeader"/>
        <w:rPr>
          <w:sz w:val="22"/>
          <w:szCs w:val="22"/>
          <w:lang w:val="en-US"/>
        </w:rPr>
      </w:pPr>
      <w:r w:rsidRPr="00181837">
        <w:rPr>
          <w:sz w:val="22"/>
          <w:szCs w:val="22"/>
          <w:lang w:val="en-US"/>
        </w:rPr>
        <w:t>Source:</w:t>
      </w:r>
      <w:r w:rsidR="00E90E49" w:rsidRPr="00181837">
        <w:rPr>
          <w:sz w:val="22"/>
          <w:szCs w:val="22"/>
          <w:lang w:val="en-US"/>
        </w:rPr>
        <w:tab/>
      </w:r>
      <w:r w:rsidR="00F64C2B" w:rsidRPr="00181837">
        <w:rPr>
          <w:sz w:val="22"/>
          <w:szCs w:val="22"/>
          <w:lang w:val="en-US"/>
        </w:rPr>
        <w:t>Ericsson</w:t>
      </w:r>
    </w:p>
    <w:p w14:paraId="63CB047E" w14:textId="5F489FED"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5E4FA2">
        <w:rPr>
          <w:sz w:val="22"/>
          <w:szCs w:val="22"/>
          <w:lang w:val="en-US"/>
        </w:rPr>
        <w:t>NR Re-establishment procedure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47CC3D2D" w:rsidR="00E90E49" w:rsidRDefault="00E90E49" w:rsidP="00CE0424">
      <w:pPr>
        <w:pStyle w:val="Heading1"/>
        <w:rPr>
          <w:lang w:val="en-US"/>
        </w:rPr>
      </w:pPr>
      <w:r w:rsidRPr="00181837">
        <w:rPr>
          <w:lang w:val="en-US"/>
        </w:rPr>
        <w:t>Introduction</w:t>
      </w:r>
    </w:p>
    <w:p w14:paraId="15037982" w14:textId="3E5ACF28" w:rsidR="005E4FA2" w:rsidRDefault="005E4FA2" w:rsidP="00D27709">
      <w:pPr>
        <w:rPr>
          <w:lang w:val="en-US"/>
        </w:rPr>
      </w:pPr>
      <w:r>
        <w:rPr>
          <w:lang w:val="en-US"/>
        </w:rPr>
        <w:t xml:space="preserve">This paper analyses the LTE RRC re-establishment procedure and proposes enhancements that can be made for NR re-establishment. </w:t>
      </w:r>
    </w:p>
    <w:p w14:paraId="24B0AAE5" w14:textId="77777777" w:rsidR="005E4FA2" w:rsidRDefault="005E4FA2" w:rsidP="00D27709">
      <w:pPr>
        <w:rPr>
          <w:lang w:val="en-US"/>
        </w:rPr>
      </w:pPr>
    </w:p>
    <w:p w14:paraId="7C4DB953" w14:textId="77777777" w:rsidR="005E4FA2" w:rsidRDefault="005E4FA2" w:rsidP="00D27709">
      <w:pPr>
        <w:pStyle w:val="Heading1"/>
        <w:rPr>
          <w:lang w:val="en-US"/>
        </w:rPr>
      </w:pPr>
      <w:r>
        <w:rPr>
          <w:lang w:val="en-US"/>
        </w:rPr>
        <w:t>Need for RRC re-establishment</w:t>
      </w:r>
    </w:p>
    <w:p w14:paraId="7B567140" w14:textId="7315D072" w:rsidR="005E4FA2" w:rsidRDefault="005E4FA2" w:rsidP="002C6952">
      <w:pPr>
        <w:rPr>
          <w:lang w:val="en-US"/>
        </w:rPr>
      </w:pPr>
      <w:r>
        <w:rPr>
          <w:lang w:val="en-US"/>
        </w:rPr>
        <w:t xml:space="preserve">The purpose of the RRC re-establishment procedure is to quickly re-establish the network connection in case of various error conditions in the network e.g. </w:t>
      </w:r>
    </w:p>
    <w:p w14:paraId="26EAA911" w14:textId="6275BEEC" w:rsidR="005E4FA2" w:rsidRDefault="005E4FA2" w:rsidP="005E4FA2">
      <w:pPr>
        <w:pStyle w:val="ListParagraph"/>
        <w:numPr>
          <w:ilvl w:val="0"/>
          <w:numId w:val="21"/>
        </w:numPr>
      </w:pPr>
      <w:r>
        <w:t>Radio link failure</w:t>
      </w:r>
    </w:p>
    <w:p w14:paraId="5A2A5B78" w14:textId="7B43A00E" w:rsidR="000C14B4" w:rsidRDefault="000C14B4" w:rsidP="005E4FA2">
      <w:pPr>
        <w:pStyle w:val="ListParagraph"/>
        <w:numPr>
          <w:ilvl w:val="0"/>
          <w:numId w:val="21"/>
        </w:numPr>
      </w:pPr>
      <w:r>
        <w:t>Handover failure</w:t>
      </w:r>
    </w:p>
    <w:p w14:paraId="1C03DDFA" w14:textId="4F165E9D" w:rsidR="005E4FA2" w:rsidRDefault="000C14B4" w:rsidP="005E4FA2">
      <w:pPr>
        <w:pStyle w:val="ListParagraph"/>
        <w:numPr>
          <w:ilvl w:val="0"/>
          <w:numId w:val="21"/>
        </w:numPr>
      </w:pPr>
      <w:r>
        <w:t>Integrity check failure</w:t>
      </w:r>
    </w:p>
    <w:p w14:paraId="69F5C60E" w14:textId="5811DB8C" w:rsidR="005E4FA2" w:rsidRDefault="000C14B4" w:rsidP="000C14B4">
      <w:pPr>
        <w:pStyle w:val="ListParagraph"/>
        <w:numPr>
          <w:ilvl w:val="0"/>
          <w:numId w:val="21"/>
        </w:numPr>
      </w:pPr>
      <w:r>
        <w:t>RRC reconfigure failure</w:t>
      </w:r>
    </w:p>
    <w:p w14:paraId="4020753B" w14:textId="77777777" w:rsidR="000C14B4" w:rsidRDefault="000C14B4" w:rsidP="000C14B4">
      <w:pPr>
        <w:pStyle w:val="ListParagraph"/>
      </w:pPr>
    </w:p>
    <w:p w14:paraId="7E12F3DC" w14:textId="6FAA9E48" w:rsidR="005E4FA2" w:rsidRDefault="005E4FA2" w:rsidP="005E4FA2">
      <w:r>
        <w:t>From a high level point of view</w:t>
      </w:r>
      <w:r w:rsidR="00C7380D">
        <w:t>,</w:t>
      </w:r>
      <w:r>
        <w:t xml:space="preserve"> this procedure is not essential since it is also possible to re-establish the connection using NAS recovery</w:t>
      </w:r>
      <w:r w:rsidR="000C14B4">
        <w:t xml:space="preserve"> only</w:t>
      </w:r>
      <w:r>
        <w:t xml:space="preserve"> (at the price of longer interruption time, and packet losses). NAS recovery is also needed in the case the RRC re-establishment fails. Nevertheless</w:t>
      </w:r>
      <w:r w:rsidR="00C7380D">
        <w:t>,</w:t>
      </w:r>
      <w:r>
        <w:t xml:space="preserve"> RRC re-establishment was specified in LTE Rel-8 </w:t>
      </w:r>
      <w:r w:rsidR="00C7380D">
        <w:t xml:space="preserve">for a quick recovery from failures </w:t>
      </w:r>
      <w:r>
        <w:t>and it seems reasonable to also support it for NR.</w:t>
      </w:r>
    </w:p>
    <w:p w14:paraId="1EA04045" w14:textId="77777777" w:rsidR="000C14B4" w:rsidRDefault="000C14B4" w:rsidP="005E4FA2"/>
    <w:p w14:paraId="3F5A7FEF" w14:textId="5126223D" w:rsidR="005E4FA2" w:rsidRDefault="005E4FA2" w:rsidP="00F64480">
      <w:pPr>
        <w:pStyle w:val="Observation"/>
        <w:ind w:left="1560" w:hanging="1560"/>
      </w:pPr>
      <w:bookmarkStart w:id="1" w:name="_Toc497381158"/>
      <w:bookmarkStart w:id="2" w:name="_Toc498516057"/>
      <w:bookmarkStart w:id="3" w:name="_Toc498524710"/>
      <w:bookmarkStart w:id="4" w:name="_Toc498628326"/>
      <w:bookmarkStart w:id="5" w:name="_Toc498639079"/>
      <w:bookmarkStart w:id="6" w:name="_Toc506282677"/>
      <w:bookmarkStart w:id="7" w:name="_Toc506409611"/>
      <w:r>
        <w:t>RRC re-establishment is not an essential procedure. Even if it is specified</w:t>
      </w:r>
      <w:r w:rsidR="00C7380D">
        <w:t>,</w:t>
      </w:r>
      <w:r>
        <w:t xml:space="preserve"> NAS recovery is </w:t>
      </w:r>
      <w:r w:rsidR="006F573B">
        <w:t xml:space="preserve">also </w:t>
      </w:r>
      <w:r>
        <w:t>needed</w:t>
      </w:r>
      <w:r w:rsidR="006F573B">
        <w:t xml:space="preserve"> to be specified</w:t>
      </w:r>
      <w:r>
        <w:t xml:space="preserve">. The benefit of RRC re-establishment over NAS recovery is </w:t>
      </w:r>
      <w:r w:rsidR="00C7380D">
        <w:t>shorter</w:t>
      </w:r>
      <w:r>
        <w:t xml:space="preserve"> service interruption </w:t>
      </w:r>
      <w:r w:rsidR="00C7380D">
        <w:t xml:space="preserve">time </w:t>
      </w:r>
      <w:r>
        <w:t>at failure and the possibility to avoid packet losses.</w:t>
      </w:r>
      <w:bookmarkEnd w:id="1"/>
      <w:bookmarkEnd w:id="2"/>
      <w:bookmarkEnd w:id="3"/>
      <w:bookmarkEnd w:id="4"/>
      <w:bookmarkEnd w:id="5"/>
      <w:bookmarkEnd w:id="6"/>
      <w:bookmarkEnd w:id="7"/>
    </w:p>
    <w:p w14:paraId="66539815" w14:textId="17460CDA" w:rsidR="005E4FA2" w:rsidRDefault="005E4FA2" w:rsidP="00F64480">
      <w:pPr>
        <w:pStyle w:val="Proposal"/>
        <w:tabs>
          <w:tab w:val="clear" w:pos="1701"/>
          <w:tab w:val="left" w:pos="1560"/>
        </w:tabs>
      </w:pPr>
      <w:bookmarkStart w:id="8" w:name="_Toc497380944"/>
      <w:bookmarkStart w:id="9" w:name="_Toc497381049"/>
      <w:bookmarkStart w:id="10" w:name="_Toc498628332"/>
      <w:bookmarkStart w:id="11" w:name="_Toc498639091"/>
      <w:bookmarkStart w:id="12" w:name="_Toc506409617"/>
      <w:bookmarkStart w:id="13" w:name="_Toc498516064"/>
      <w:bookmarkStart w:id="14" w:name="_Toc498516081"/>
      <w:bookmarkStart w:id="15" w:name="_Toc498524717"/>
      <w:r>
        <w:t>NR RRC re-establishment should be specified.</w:t>
      </w:r>
      <w:bookmarkEnd w:id="8"/>
      <w:bookmarkEnd w:id="9"/>
      <w:bookmarkEnd w:id="10"/>
      <w:bookmarkEnd w:id="11"/>
      <w:bookmarkEnd w:id="12"/>
      <w:r>
        <w:t xml:space="preserve"> </w:t>
      </w:r>
      <w:bookmarkEnd w:id="13"/>
      <w:bookmarkEnd w:id="14"/>
      <w:bookmarkEnd w:id="15"/>
    </w:p>
    <w:p w14:paraId="6F150AEB" w14:textId="1589A86C" w:rsidR="005E4FA2" w:rsidRDefault="005E4FA2" w:rsidP="005E4FA2"/>
    <w:p w14:paraId="5D0EFB7E" w14:textId="52C2D74A" w:rsidR="005E4FA2" w:rsidRDefault="005E4FA2" w:rsidP="005E4FA2">
      <w:pPr>
        <w:pStyle w:val="Heading1"/>
      </w:pPr>
      <w:r>
        <w:t xml:space="preserve">Overview </w:t>
      </w:r>
      <w:r w:rsidR="00F64480">
        <w:t xml:space="preserve">of </w:t>
      </w:r>
      <w:r>
        <w:t>LTE re-establishment</w:t>
      </w:r>
    </w:p>
    <w:p w14:paraId="644433E6" w14:textId="5BE5E0B1" w:rsidR="00D255F7" w:rsidRDefault="00C7380D" w:rsidP="000C14B4">
      <w:pPr>
        <w:rPr>
          <w:noProof/>
        </w:rPr>
      </w:pPr>
      <w:r>
        <w:t xml:space="preserve">Upon the initiation of the </w:t>
      </w:r>
      <w:r w:rsidR="005E4FA2">
        <w:t>LTE re-establishment</w:t>
      </w:r>
      <w:r>
        <w:t xml:space="preserve"> procedure,</w:t>
      </w:r>
      <w:r w:rsidR="005E4FA2">
        <w:t xml:space="preserve"> the UE </w:t>
      </w:r>
      <w:r w:rsidR="000C14B4">
        <w:t>suspend</w:t>
      </w:r>
      <w:r>
        <w:t>s</w:t>
      </w:r>
      <w:r w:rsidR="000C14B4">
        <w:t xml:space="preserve"> all RBs except SRB0. The UE will then send the </w:t>
      </w:r>
      <w:r w:rsidR="000C14B4" w:rsidRPr="000C14B4">
        <w:rPr>
          <w:i/>
        </w:rPr>
        <w:t xml:space="preserve">RRCConnectionReestablishmentRequest </w:t>
      </w:r>
      <w:r w:rsidR="000C14B4">
        <w:t xml:space="preserve">on SRB0. At this state they UE will either get back a </w:t>
      </w:r>
      <w:r w:rsidR="000C14B4" w:rsidRPr="00640076">
        <w:rPr>
          <w:i/>
          <w:noProof/>
        </w:rPr>
        <w:t>RRCConnectionReestablishment</w:t>
      </w:r>
      <w:r w:rsidR="000C14B4">
        <w:rPr>
          <w:i/>
          <w:noProof/>
        </w:rPr>
        <w:t xml:space="preserve"> on </w:t>
      </w:r>
      <w:r w:rsidR="000C14B4" w:rsidRPr="000C14B4">
        <w:rPr>
          <w:noProof/>
        </w:rPr>
        <w:t xml:space="preserve">SRB0 </w:t>
      </w:r>
      <w:r w:rsidR="000C14B4">
        <w:rPr>
          <w:noProof/>
        </w:rPr>
        <w:t xml:space="preserve">or a </w:t>
      </w:r>
      <w:r w:rsidR="000C14B4" w:rsidRPr="008A4266">
        <w:rPr>
          <w:i/>
          <w:noProof/>
        </w:rPr>
        <w:t>RRCConnectionReestablishmentReject</w:t>
      </w:r>
      <w:r w:rsidR="000C14B4">
        <w:rPr>
          <w:i/>
          <w:noProof/>
        </w:rPr>
        <w:t xml:space="preserve"> </w:t>
      </w:r>
      <w:r w:rsidR="000C14B4" w:rsidRPr="000C14B4">
        <w:rPr>
          <w:noProof/>
        </w:rPr>
        <w:t>on SRB0</w:t>
      </w:r>
      <w:r w:rsidR="000C14B4">
        <w:rPr>
          <w:noProof/>
        </w:rPr>
        <w:t xml:space="preserve">. </w:t>
      </w:r>
    </w:p>
    <w:p w14:paraId="07C4F05C" w14:textId="16367670" w:rsidR="000C14B4" w:rsidRDefault="000C14B4" w:rsidP="000C14B4">
      <w:pPr>
        <w:rPr>
          <w:i/>
          <w:noProof/>
        </w:rPr>
      </w:pPr>
      <w:r>
        <w:rPr>
          <w:noProof/>
        </w:rPr>
        <w:t xml:space="preserve">In case </w:t>
      </w:r>
      <w:r w:rsidR="00C7380D">
        <w:rPr>
          <w:noProof/>
        </w:rPr>
        <w:t>the UE</w:t>
      </w:r>
      <w:r>
        <w:rPr>
          <w:noProof/>
        </w:rPr>
        <w:t xml:space="preserve"> gets back </w:t>
      </w:r>
      <w:r w:rsidR="00C7380D">
        <w:rPr>
          <w:noProof/>
        </w:rPr>
        <w:t>an</w:t>
      </w:r>
      <w:r>
        <w:rPr>
          <w:noProof/>
        </w:rPr>
        <w:t xml:space="preserve"> </w:t>
      </w:r>
      <w:r w:rsidRPr="00640076">
        <w:rPr>
          <w:i/>
          <w:noProof/>
        </w:rPr>
        <w:t>RRCConnectionReestablishment</w:t>
      </w:r>
      <w:r w:rsidR="00C7380D">
        <w:rPr>
          <w:i/>
          <w:noProof/>
        </w:rPr>
        <w:t>,</w:t>
      </w:r>
      <w:r>
        <w:rPr>
          <w:i/>
          <w:noProof/>
        </w:rPr>
        <w:t xml:space="preserve"> </w:t>
      </w:r>
      <w:r>
        <w:rPr>
          <w:noProof/>
        </w:rPr>
        <w:t xml:space="preserve">it will re-establish SRB1 and send the </w:t>
      </w:r>
      <w:r w:rsidRPr="000C14B4">
        <w:rPr>
          <w:i/>
          <w:noProof/>
        </w:rPr>
        <w:t>RRCConnectionReestablishmentComplete</w:t>
      </w:r>
      <w:r>
        <w:rPr>
          <w:i/>
          <w:noProof/>
        </w:rPr>
        <w:t xml:space="preserve"> </w:t>
      </w:r>
      <w:r w:rsidRPr="000C14B4">
        <w:rPr>
          <w:noProof/>
        </w:rPr>
        <w:t>on SRB1</w:t>
      </w:r>
      <w:r>
        <w:rPr>
          <w:noProof/>
        </w:rPr>
        <w:t>. According to 36.331</w:t>
      </w:r>
      <w:r w:rsidR="00C7380D">
        <w:rPr>
          <w:noProof/>
        </w:rPr>
        <w:t>,</w:t>
      </w:r>
      <w:r>
        <w:rPr>
          <w:noProof/>
        </w:rPr>
        <w:t xml:space="preserve"> the network is not allowed to start sending DL messages on SRB1 until it receives the </w:t>
      </w:r>
      <w:r w:rsidRPr="000C14B4">
        <w:rPr>
          <w:i/>
          <w:noProof/>
        </w:rPr>
        <w:t>RRCConnectionReestablishmentComplete</w:t>
      </w:r>
      <w:r>
        <w:rPr>
          <w:i/>
          <w:noProof/>
        </w:rPr>
        <w:t>.</w:t>
      </w:r>
    </w:p>
    <w:p w14:paraId="65732E83" w14:textId="7856FDAD" w:rsidR="00D255F7" w:rsidRDefault="00D255F7" w:rsidP="000C14B4">
      <w:pPr>
        <w:rPr>
          <w:i/>
          <w:noProof/>
        </w:rPr>
      </w:pPr>
    </w:p>
    <w:p w14:paraId="50916609" w14:textId="188A0A50" w:rsidR="00D255F7" w:rsidRDefault="00D255F7" w:rsidP="00D255F7">
      <w:pPr>
        <w:rPr>
          <w:noProof/>
        </w:rPr>
      </w:pPr>
      <w:r>
        <w:rPr>
          <w:noProof/>
        </w:rPr>
        <w:lastRenderedPageBreak/>
        <w:t xml:space="preserve">In case </w:t>
      </w:r>
      <w:r w:rsidR="00C7380D">
        <w:rPr>
          <w:noProof/>
        </w:rPr>
        <w:t xml:space="preserve">the UE </w:t>
      </w:r>
      <w:r>
        <w:rPr>
          <w:noProof/>
        </w:rPr>
        <w:t xml:space="preserve">gets back </w:t>
      </w:r>
      <w:r w:rsidR="00C7380D">
        <w:rPr>
          <w:noProof/>
        </w:rPr>
        <w:t>an</w:t>
      </w:r>
      <w:r>
        <w:rPr>
          <w:noProof/>
        </w:rPr>
        <w:t xml:space="preserve"> </w:t>
      </w:r>
      <w:r w:rsidRPr="008A4266">
        <w:rPr>
          <w:i/>
          <w:noProof/>
        </w:rPr>
        <w:t>RRCConnectionReestablishmentReject</w:t>
      </w:r>
      <w:r w:rsidR="00C7380D">
        <w:rPr>
          <w:i/>
          <w:noProof/>
        </w:rPr>
        <w:t>,</w:t>
      </w:r>
      <w:r>
        <w:rPr>
          <w:i/>
          <w:noProof/>
        </w:rPr>
        <w:t xml:space="preserve"> </w:t>
      </w:r>
      <w:r w:rsidR="00C7380D">
        <w:rPr>
          <w:noProof/>
        </w:rPr>
        <w:t xml:space="preserve">it </w:t>
      </w:r>
      <w:r>
        <w:rPr>
          <w:noProof/>
        </w:rPr>
        <w:t xml:space="preserve">will perform actions upon leaving RRC connected state and inform NAS layer about RRC connection failure. This will trigger the NAS layer to perform recovery which includes a new RRC connection setup. </w:t>
      </w:r>
    </w:p>
    <w:p w14:paraId="1D662469" w14:textId="77777777" w:rsidR="00C7380D" w:rsidRDefault="00C7380D" w:rsidP="00D255F7">
      <w:pPr>
        <w:rPr>
          <w:noProof/>
        </w:rPr>
      </w:pPr>
    </w:p>
    <w:bookmarkStart w:id="16" w:name="_MON_1267947476"/>
    <w:bookmarkEnd w:id="16"/>
    <w:bookmarkStart w:id="17" w:name="_MON_1289914521"/>
    <w:bookmarkEnd w:id="17"/>
    <w:p w14:paraId="371B88E6" w14:textId="77777777" w:rsidR="00636C25" w:rsidRPr="004E1F03" w:rsidRDefault="00636C25" w:rsidP="00636C25">
      <w:pPr>
        <w:pStyle w:val="TH"/>
      </w:pPr>
      <w:r w:rsidRPr="004E1F03">
        <w:object w:dxaOrig="6854" w:dyaOrig="3434" w14:anchorId="3337A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1.25pt" o:ole="">
            <v:imagedata r:id="rId12" o:title=""/>
          </v:shape>
          <o:OLEObject Type="Embed" ProgID="Word.Picture.8" ShapeID="_x0000_i1025" DrawAspect="Content" ObjectID="_1580232410" r:id="rId13"/>
        </w:object>
      </w:r>
    </w:p>
    <w:p w14:paraId="365FAA69" w14:textId="77777777" w:rsidR="00636C25" w:rsidRPr="004E1F03" w:rsidRDefault="00636C25" w:rsidP="00636C25">
      <w:pPr>
        <w:pStyle w:val="TF"/>
      </w:pPr>
      <w:r w:rsidRPr="004E1F03">
        <w:t>Figure 5.3.7.1-1: RRC connection re-establishment, successful</w:t>
      </w:r>
    </w:p>
    <w:bookmarkStart w:id="18" w:name="_MON_1267947623"/>
    <w:bookmarkEnd w:id="18"/>
    <w:bookmarkStart w:id="19" w:name="_MON_1289914522"/>
    <w:bookmarkEnd w:id="19"/>
    <w:p w14:paraId="0F19433B" w14:textId="77777777" w:rsidR="00636C25" w:rsidRPr="004E1F03" w:rsidRDefault="00636C25" w:rsidP="00636C25">
      <w:pPr>
        <w:pStyle w:val="TH"/>
      </w:pPr>
      <w:r w:rsidRPr="004E1F03">
        <w:object w:dxaOrig="6854" w:dyaOrig="2489" w14:anchorId="7A1FF589">
          <v:shape id="_x0000_i1026" type="#_x0000_t75" style="width:318pt;height:115.5pt" o:ole="">
            <v:imagedata r:id="rId14" o:title=""/>
          </v:shape>
          <o:OLEObject Type="Embed" ProgID="Word.Picture.8" ShapeID="_x0000_i1026" DrawAspect="Content" ObjectID="_1580232411" r:id="rId15"/>
        </w:object>
      </w:r>
    </w:p>
    <w:p w14:paraId="5734F40A" w14:textId="77777777" w:rsidR="00636C25" w:rsidRPr="004E1F03" w:rsidRDefault="00636C25" w:rsidP="00636C25">
      <w:pPr>
        <w:pStyle w:val="TF"/>
      </w:pPr>
      <w:r w:rsidRPr="004E1F03">
        <w:t>Figure 5.3.7.1-2: RRC connection re-establishment, failure</w:t>
      </w:r>
    </w:p>
    <w:p w14:paraId="0F3D35C4" w14:textId="57246726" w:rsidR="00D255F7" w:rsidRDefault="00D255F7" w:rsidP="00D255F7">
      <w:pPr>
        <w:rPr>
          <w:noProof/>
        </w:rPr>
      </w:pPr>
      <w:r>
        <w:rPr>
          <w:noProof/>
        </w:rPr>
        <w:t>As can be seen from the description above there is some potential areas in which the LTE re-establishment procedure can be further optimized</w:t>
      </w:r>
      <w:r w:rsidR="00636C25">
        <w:rPr>
          <w:noProof/>
        </w:rPr>
        <w:t xml:space="preserve"> by reusing concepts defined in Rel-13 RRC suspend/resume</w:t>
      </w:r>
      <w:r>
        <w:rPr>
          <w:noProof/>
        </w:rPr>
        <w:t xml:space="preserve">: </w:t>
      </w:r>
    </w:p>
    <w:p w14:paraId="60957ADB" w14:textId="5C84DC59" w:rsidR="00D255F7" w:rsidRDefault="00D255F7" w:rsidP="00D255F7">
      <w:pPr>
        <w:pStyle w:val="ListParagraph"/>
        <w:numPr>
          <w:ilvl w:val="0"/>
          <w:numId w:val="21"/>
        </w:numPr>
        <w:rPr>
          <w:noProof/>
        </w:rPr>
      </w:pPr>
      <w:r>
        <w:rPr>
          <w:noProof/>
        </w:rPr>
        <w:t xml:space="preserve">There is no fundamental reason why </w:t>
      </w:r>
      <w:r w:rsidR="00636C25">
        <w:rPr>
          <w:noProof/>
        </w:rPr>
        <w:t>the UE cannot re-establish PDCP for SRB1 and resume SRB1 in the DL before submitting MSG3 to lower layers. This would make it</w:t>
      </w:r>
      <w:r>
        <w:rPr>
          <w:noProof/>
        </w:rPr>
        <w:t xml:space="preserve"> possible to use SRB1 for</w:t>
      </w:r>
      <w:r w:rsidR="006F573B">
        <w:rPr>
          <w:noProof/>
        </w:rPr>
        <w:t xml:space="preserve"> MSG4 instead of SRB0</w:t>
      </w:r>
      <w:r>
        <w:rPr>
          <w:noProof/>
        </w:rPr>
        <w:t xml:space="preserve">, which would </w:t>
      </w:r>
      <w:r w:rsidR="00636C25">
        <w:rPr>
          <w:noProof/>
        </w:rPr>
        <w:t xml:space="preserve">in turn </w:t>
      </w:r>
      <w:r>
        <w:rPr>
          <w:noProof/>
        </w:rPr>
        <w:t>make it possible to send subsequent RRC reconfiguration message in conjunction with MSG4 or directly after instead of waiting for the UE response in MSG5.</w:t>
      </w:r>
      <w:r w:rsidR="00636C25">
        <w:rPr>
          <w:noProof/>
        </w:rPr>
        <w:t xml:space="preserve"> Which would save a rountrip in the re-establishment of DRBs. </w:t>
      </w:r>
    </w:p>
    <w:p w14:paraId="78E8A188" w14:textId="22522A77" w:rsidR="00636C25" w:rsidRPr="004A196F" w:rsidRDefault="00636C25" w:rsidP="00636C25">
      <w:pPr>
        <w:pStyle w:val="ListParagraph"/>
        <w:numPr>
          <w:ilvl w:val="0"/>
          <w:numId w:val="21"/>
        </w:numPr>
        <w:rPr>
          <w:noProof/>
        </w:rPr>
      </w:pPr>
      <w:r w:rsidRPr="004A196F">
        <w:rPr>
          <w:noProof/>
        </w:rPr>
        <w:t>It would also be possible to support faster NA</w:t>
      </w:r>
      <w:r w:rsidR="00216BB3" w:rsidRPr="004A196F">
        <w:rPr>
          <w:noProof/>
        </w:rPr>
        <w:t>S</w:t>
      </w:r>
      <w:r w:rsidRPr="004A196F">
        <w:rPr>
          <w:noProof/>
        </w:rPr>
        <w:t xml:space="preserve"> recovery in the RAN </w:t>
      </w:r>
      <w:r w:rsidR="00216BB3" w:rsidRPr="004A196F">
        <w:rPr>
          <w:noProof/>
        </w:rPr>
        <w:t xml:space="preserve">in the case the RAN </w:t>
      </w:r>
      <w:r w:rsidRPr="004A196F">
        <w:rPr>
          <w:noProof/>
        </w:rPr>
        <w:t xml:space="preserve">is not able to </w:t>
      </w:r>
      <w:r w:rsidR="00216BB3" w:rsidRPr="004A196F">
        <w:rPr>
          <w:noProof/>
        </w:rPr>
        <w:t>re-establish</w:t>
      </w:r>
      <w:r w:rsidRPr="004A196F">
        <w:rPr>
          <w:noProof/>
        </w:rPr>
        <w:t xml:space="preserve"> the UE context. This could be done by the network</w:t>
      </w:r>
      <w:r w:rsidR="004A196F">
        <w:rPr>
          <w:noProof/>
        </w:rPr>
        <w:t xml:space="preserve"> sending</w:t>
      </w:r>
      <w:r w:rsidRPr="004A196F">
        <w:rPr>
          <w:noProof/>
        </w:rPr>
        <w:t xml:space="preserve"> an RRC connection setup message on SRB0 </w:t>
      </w:r>
      <w:r w:rsidR="00D50E7E">
        <w:rPr>
          <w:noProof/>
        </w:rPr>
        <w:t>(instead of a RRC re-establishment reject)</w:t>
      </w:r>
      <w:r w:rsidR="002422F6">
        <w:rPr>
          <w:noProof/>
        </w:rPr>
        <w:t xml:space="preserve"> which could be used to</w:t>
      </w:r>
      <w:r w:rsidR="00D50E7E">
        <w:rPr>
          <w:noProof/>
        </w:rPr>
        <w:t xml:space="preserve"> </w:t>
      </w:r>
      <w:r w:rsidR="001718F6">
        <w:rPr>
          <w:noProof/>
        </w:rPr>
        <w:t>initiat</w:t>
      </w:r>
      <w:r w:rsidR="002422F6">
        <w:rPr>
          <w:noProof/>
        </w:rPr>
        <w:t>e</w:t>
      </w:r>
      <w:r w:rsidR="001718F6">
        <w:rPr>
          <w:noProof/>
        </w:rPr>
        <w:t xml:space="preserve"> </w:t>
      </w:r>
      <w:r w:rsidRPr="004A196F">
        <w:rPr>
          <w:noProof/>
        </w:rPr>
        <w:t xml:space="preserve">normal RRC connection setup. </w:t>
      </w:r>
    </w:p>
    <w:p w14:paraId="74A654F9" w14:textId="32328E4A" w:rsidR="00636C25" w:rsidRDefault="00636C25" w:rsidP="00636C25">
      <w:pPr>
        <w:rPr>
          <w:noProof/>
        </w:rPr>
      </w:pPr>
    </w:p>
    <w:p w14:paraId="588985AC" w14:textId="702A79FC" w:rsidR="00CC0F71" w:rsidRDefault="00CC0F71" w:rsidP="00636C25">
      <w:pPr>
        <w:rPr>
          <w:noProof/>
        </w:rPr>
      </w:pPr>
      <w:r>
        <w:rPr>
          <w:noProof/>
        </w:rPr>
        <w:t>Some observations:</w:t>
      </w:r>
    </w:p>
    <w:p w14:paraId="2896AF4F" w14:textId="36B988BC" w:rsidR="00CC0F71" w:rsidRDefault="00CC0F71" w:rsidP="00F64480">
      <w:pPr>
        <w:pStyle w:val="Observation"/>
        <w:ind w:left="1418" w:hanging="1418"/>
        <w:rPr>
          <w:noProof/>
        </w:rPr>
      </w:pPr>
      <w:bookmarkStart w:id="20" w:name="_Toc497381159"/>
      <w:bookmarkStart w:id="21" w:name="_Toc498516058"/>
      <w:bookmarkStart w:id="22" w:name="_Toc498524711"/>
      <w:bookmarkStart w:id="23" w:name="_Toc498628327"/>
      <w:bookmarkStart w:id="24" w:name="_Toc498639080"/>
      <w:bookmarkStart w:id="25" w:name="_Toc506282678"/>
      <w:bookmarkStart w:id="26" w:name="_Toc506409612"/>
      <w:r>
        <w:rPr>
          <w:noProof/>
        </w:rPr>
        <w:t>It is possible to optimize the re-establishment procedure for NR compared to LTE by using SRB1 for the re-establishment message which potentially reduces the procedure to re-establish DRBs by one round-trip</w:t>
      </w:r>
      <w:r w:rsidR="00FC5B85">
        <w:rPr>
          <w:noProof/>
        </w:rPr>
        <w:t xml:space="preserve"> since the following RRC reconfiguration message does not need to wait for the response to the re-establishment message</w:t>
      </w:r>
      <w:r>
        <w:rPr>
          <w:noProof/>
        </w:rPr>
        <w:t>.</w:t>
      </w:r>
      <w:bookmarkEnd w:id="20"/>
      <w:bookmarkEnd w:id="21"/>
      <w:bookmarkEnd w:id="22"/>
      <w:bookmarkEnd w:id="23"/>
      <w:bookmarkEnd w:id="24"/>
      <w:bookmarkEnd w:id="25"/>
      <w:bookmarkEnd w:id="26"/>
    </w:p>
    <w:p w14:paraId="2136B00D" w14:textId="4CD9FB2F" w:rsidR="00CC0F71" w:rsidRDefault="00CC0F71" w:rsidP="00F64480">
      <w:pPr>
        <w:pStyle w:val="Observation"/>
        <w:ind w:left="1418" w:hanging="1418"/>
        <w:rPr>
          <w:noProof/>
        </w:rPr>
      </w:pPr>
      <w:bookmarkStart w:id="27" w:name="_Toc497381160"/>
      <w:bookmarkStart w:id="28" w:name="_Toc498516059"/>
      <w:bookmarkStart w:id="29" w:name="_Toc498524712"/>
      <w:bookmarkStart w:id="30" w:name="_Toc498628328"/>
      <w:bookmarkStart w:id="31" w:name="_Toc498639081"/>
      <w:bookmarkStart w:id="32" w:name="_Toc506282679"/>
      <w:bookmarkStart w:id="33" w:name="_Toc506409613"/>
      <w:r>
        <w:rPr>
          <w:noProof/>
        </w:rPr>
        <w:t>It is possible to optimize the re-establishment failure procedure by supporting immediate NAS recovery on the same RRC connection. E.g. sendi</w:t>
      </w:r>
      <w:r w:rsidR="00C7380D">
        <w:rPr>
          <w:noProof/>
        </w:rPr>
        <w:t>ng</w:t>
      </w:r>
      <w:r>
        <w:rPr>
          <w:noProof/>
        </w:rPr>
        <w:t xml:space="preserve"> RRC connection setup in MSG4, which avoids an extra random access procedure.</w:t>
      </w:r>
      <w:bookmarkEnd w:id="27"/>
      <w:bookmarkEnd w:id="28"/>
      <w:bookmarkEnd w:id="29"/>
      <w:bookmarkEnd w:id="30"/>
      <w:bookmarkEnd w:id="31"/>
      <w:bookmarkEnd w:id="32"/>
      <w:bookmarkEnd w:id="33"/>
      <w:r>
        <w:rPr>
          <w:noProof/>
        </w:rPr>
        <w:t xml:space="preserve"> </w:t>
      </w:r>
    </w:p>
    <w:p w14:paraId="581101CF" w14:textId="71CCD823" w:rsidR="00CC0F71" w:rsidRDefault="00CC0F71" w:rsidP="00F64480">
      <w:pPr>
        <w:pStyle w:val="Proposal"/>
        <w:tabs>
          <w:tab w:val="clear" w:pos="1701"/>
          <w:tab w:val="left" w:pos="1418"/>
        </w:tabs>
        <w:ind w:left="1418" w:hanging="1418"/>
        <w:rPr>
          <w:noProof/>
        </w:rPr>
      </w:pPr>
      <w:bookmarkStart w:id="34" w:name="_Toc497380945"/>
      <w:bookmarkStart w:id="35" w:name="_Toc497381050"/>
      <w:bookmarkStart w:id="36" w:name="_Toc498516065"/>
      <w:bookmarkStart w:id="37" w:name="_Toc498516082"/>
      <w:bookmarkStart w:id="38" w:name="_Toc498524718"/>
      <w:bookmarkStart w:id="39" w:name="_Toc498628333"/>
      <w:bookmarkStart w:id="40" w:name="_Toc498639092"/>
      <w:bookmarkStart w:id="41" w:name="_Toc506409618"/>
      <w:r>
        <w:rPr>
          <w:noProof/>
        </w:rPr>
        <w:t xml:space="preserve">It should be discussed in RAN2 if enhancements to the NR </w:t>
      </w:r>
      <w:r w:rsidR="00636C25">
        <w:rPr>
          <w:noProof/>
        </w:rPr>
        <w:t xml:space="preserve">RRC re-establishment procedure </w:t>
      </w:r>
      <w:r>
        <w:rPr>
          <w:noProof/>
        </w:rPr>
        <w:t xml:space="preserve">compared to LTE should be considered given that this </w:t>
      </w:r>
      <w:r w:rsidR="00636C25">
        <w:rPr>
          <w:noProof/>
        </w:rPr>
        <w:t xml:space="preserve">procedure </w:t>
      </w:r>
      <w:r>
        <w:rPr>
          <w:noProof/>
        </w:rPr>
        <w:t xml:space="preserve">is </w:t>
      </w:r>
      <w:r w:rsidR="00636C25">
        <w:rPr>
          <w:noProof/>
        </w:rPr>
        <w:t>only executed at a failure scenario, which hopefully should be quite rare</w:t>
      </w:r>
      <w:bookmarkEnd w:id="34"/>
      <w:bookmarkEnd w:id="35"/>
      <w:bookmarkEnd w:id="36"/>
      <w:bookmarkEnd w:id="37"/>
      <w:bookmarkEnd w:id="38"/>
      <w:bookmarkEnd w:id="39"/>
      <w:bookmarkEnd w:id="40"/>
      <w:bookmarkEnd w:id="41"/>
      <w:r w:rsidR="00636C25">
        <w:rPr>
          <w:noProof/>
        </w:rPr>
        <w:t xml:space="preserve"> </w:t>
      </w:r>
    </w:p>
    <w:p w14:paraId="5C8D9643" w14:textId="13C6E829" w:rsidR="00CC0F71" w:rsidRDefault="00CC0F71" w:rsidP="00CC0F71">
      <w:pPr>
        <w:pStyle w:val="Proposal"/>
        <w:rPr>
          <w:noProof/>
        </w:rPr>
      </w:pPr>
      <w:bookmarkStart w:id="42" w:name="_Toc497381051"/>
      <w:bookmarkStart w:id="43" w:name="_Toc498516066"/>
      <w:bookmarkStart w:id="44" w:name="_Toc498516083"/>
      <w:bookmarkStart w:id="45" w:name="_Toc498524719"/>
      <w:bookmarkStart w:id="46" w:name="_Toc498628334"/>
      <w:bookmarkStart w:id="47" w:name="_Toc498639093"/>
      <w:bookmarkStart w:id="48" w:name="_Toc506409619"/>
      <w:bookmarkStart w:id="49" w:name="_Toc497380946"/>
      <w:r>
        <w:rPr>
          <w:noProof/>
        </w:rPr>
        <w:lastRenderedPageBreak/>
        <w:t>Assuming it is agreed to enhance the NR RRC re-establishment</w:t>
      </w:r>
      <w:r w:rsidR="00F64480">
        <w:rPr>
          <w:noProof/>
        </w:rPr>
        <w:t>,</w:t>
      </w:r>
      <w:r>
        <w:rPr>
          <w:noProof/>
        </w:rPr>
        <w:t xml:space="preserve"> this should be done by</w:t>
      </w:r>
      <w:bookmarkEnd w:id="42"/>
      <w:bookmarkEnd w:id="43"/>
      <w:bookmarkEnd w:id="44"/>
      <w:bookmarkEnd w:id="45"/>
      <w:bookmarkEnd w:id="46"/>
      <w:r w:rsidR="00F64480">
        <w:rPr>
          <w:noProof/>
        </w:rPr>
        <w:t>:</w:t>
      </w:r>
      <w:bookmarkEnd w:id="47"/>
      <w:bookmarkEnd w:id="48"/>
      <w:r>
        <w:rPr>
          <w:noProof/>
        </w:rPr>
        <w:t xml:space="preserve"> </w:t>
      </w:r>
    </w:p>
    <w:p w14:paraId="5A8CA0D0" w14:textId="7CE5E2A9" w:rsidR="00CC0F71" w:rsidRDefault="00CC0F71" w:rsidP="00F64480">
      <w:pPr>
        <w:pStyle w:val="Proposal"/>
        <w:numPr>
          <w:ilvl w:val="1"/>
          <w:numId w:val="3"/>
        </w:numPr>
        <w:ind w:firstLine="687"/>
        <w:rPr>
          <w:noProof/>
        </w:rPr>
      </w:pPr>
      <w:bookmarkStart w:id="50" w:name="_Toc497381052"/>
      <w:bookmarkStart w:id="51" w:name="_Toc498516067"/>
      <w:bookmarkStart w:id="52" w:name="_Toc498516084"/>
      <w:bookmarkStart w:id="53" w:name="_Toc498524720"/>
      <w:bookmarkStart w:id="54" w:name="_Toc498628335"/>
      <w:bookmarkStart w:id="55" w:name="_Toc498639094"/>
      <w:bookmarkStart w:id="56" w:name="_Toc506409620"/>
      <w:r>
        <w:rPr>
          <w:noProof/>
        </w:rPr>
        <w:t>Sending the re-establishment message on SRB1</w:t>
      </w:r>
      <w:bookmarkEnd w:id="49"/>
      <w:bookmarkEnd w:id="50"/>
      <w:bookmarkEnd w:id="51"/>
      <w:bookmarkEnd w:id="52"/>
      <w:bookmarkEnd w:id="53"/>
      <w:bookmarkEnd w:id="54"/>
      <w:bookmarkEnd w:id="55"/>
      <w:bookmarkEnd w:id="56"/>
    </w:p>
    <w:p w14:paraId="3912A139" w14:textId="3929AFD5" w:rsidR="00CC0F71" w:rsidRDefault="00CC0F71" w:rsidP="00F64480">
      <w:pPr>
        <w:pStyle w:val="Proposal"/>
        <w:numPr>
          <w:ilvl w:val="1"/>
          <w:numId w:val="3"/>
        </w:numPr>
        <w:tabs>
          <w:tab w:val="clear" w:pos="1440"/>
          <w:tab w:val="num" w:pos="1985"/>
        </w:tabs>
        <w:ind w:left="2835" w:hanging="708"/>
        <w:rPr>
          <w:noProof/>
        </w:rPr>
      </w:pPr>
      <w:bookmarkStart w:id="57" w:name="_Toc497381053"/>
      <w:bookmarkStart w:id="58" w:name="_Toc498516068"/>
      <w:bookmarkStart w:id="59" w:name="_Toc498516085"/>
      <w:bookmarkStart w:id="60" w:name="_Toc498524721"/>
      <w:bookmarkStart w:id="61" w:name="_Toc498628336"/>
      <w:bookmarkStart w:id="62" w:name="_Toc498639095"/>
      <w:bookmarkStart w:id="63" w:name="_Toc506409621"/>
      <w:r>
        <w:rPr>
          <w:noProof/>
        </w:rPr>
        <w:t>Support immediate NAS recovery (RRC connection setup) in case of RRC re-establishment failure</w:t>
      </w:r>
      <w:bookmarkEnd w:id="57"/>
      <w:bookmarkEnd w:id="58"/>
      <w:bookmarkEnd w:id="59"/>
      <w:bookmarkEnd w:id="60"/>
      <w:bookmarkEnd w:id="61"/>
      <w:bookmarkEnd w:id="62"/>
      <w:bookmarkEnd w:id="63"/>
    </w:p>
    <w:p w14:paraId="6B665614" w14:textId="143613FA" w:rsidR="00DE0C2E" w:rsidRDefault="009A0663" w:rsidP="009A0663">
      <w:pPr>
        <w:pStyle w:val="Heading1"/>
      </w:pPr>
      <w:r>
        <w:t>Discussion on f</w:t>
      </w:r>
      <w:r w:rsidR="00FC5B85">
        <w:t>urther enhancements</w:t>
      </w:r>
    </w:p>
    <w:p w14:paraId="679CA495" w14:textId="5A749339" w:rsidR="006D48B9" w:rsidRDefault="00FC5B85" w:rsidP="00DE0C2E">
      <w:r>
        <w:t>In some contributions</w:t>
      </w:r>
      <w:r w:rsidR="00C7380D">
        <w:t>,</w:t>
      </w:r>
      <w:r>
        <w:t xml:space="preserve"> it has been proposed to merge the </w:t>
      </w:r>
      <w:bookmarkStart w:id="64" w:name="_Hlk498515785"/>
      <w:r>
        <w:t>RRC resume and re-establishment procedure</w:t>
      </w:r>
      <w:bookmarkEnd w:id="64"/>
      <w:r w:rsidR="00C7380D">
        <w:t>s</w:t>
      </w:r>
      <w:r>
        <w:t xml:space="preserve">. </w:t>
      </w:r>
      <w:r w:rsidR="006D48B9">
        <w:t>Exactly what would be the impact of this is not completely clear but since there is a strong desire to encrypt MSG4 for RRC resume</w:t>
      </w:r>
      <w:r w:rsidR="00EC22B6">
        <w:t xml:space="preserve"> which can contain sensitive information</w:t>
      </w:r>
      <w:r w:rsidR="00C7380D">
        <w:t>,</w:t>
      </w:r>
      <w:r w:rsidR="006D48B9">
        <w:t xml:space="preserve"> it is assume</w:t>
      </w:r>
      <w:r w:rsidR="00C7380D">
        <w:t>d</w:t>
      </w:r>
      <w:r w:rsidR="006D48B9">
        <w:t xml:space="preserve"> that if these procedure</w:t>
      </w:r>
      <w:r w:rsidR="00EC22B6">
        <w:t>s are</w:t>
      </w:r>
      <w:r w:rsidR="006D48B9">
        <w:t xml:space="preserve"> harmonized</w:t>
      </w:r>
      <w:r w:rsidR="00C7380D">
        <w:t>,</w:t>
      </w:r>
      <w:r w:rsidR="006D48B9">
        <w:t xml:space="preserve"> MSG4 need</w:t>
      </w:r>
      <w:r w:rsidR="00C7380D">
        <w:t>s</w:t>
      </w:r>
      <w:r w:rsidR="006D48B9">
        <w:t xml:space="preserve"> to be encrypted in both cases. </w:t>
      </w:r>
    </w:p>
    <w:p w14:paraId="55E1E89C" w14:textId="4F6DC622" w:rsidR="006D48B9" w:rsidRDefault="006D48B9" w:rsidP="00F64480">
      <w:pPr>
        <w:pStyle w:val="Observation"/>
        <w:ind w:left="1701" w:hanging="1701"/>
      </w:pPr>
      <w:bookmarkStart w:id="65" w:name="_Toc498516060"/>
      <w:bookmarkStart w:id="66" w:name="_Toc498524713"/>
      <w:bookmarkStart w:id="67" w:name="_Toc498628329"/>
      <w:bookmarkStart w:id="68" w:name="_Toc498639082"/>
      <w:bookmarkStart w:id="69" w:name="_Toc506282680"/>
      <w:bookmarkStart w:id="70" w:name="_Toc506409614"/>
      <w:r>
        <w:t xml:space="preserve">If </w:t>
      </w:r>
      <w:r w:rsidR="00C7380D">
        <w:t xml:space="preserve">the </w:t>
      </w:r>
      <w:r>
        <w:t>RRC resume and re-establishment procedure</w:t>
      </w:r>
      <w:r w:rsidR="00C7380D">
        <w:t>s</w:t>
      </w:r>
      <w:r>
        <w:t xml:space="preserve"> should be harmonized</w:t>
      </w:r>
      <w:r w:rsidR="00C7380D">
        <w:t>,</w:t>
      </w:r>
      <w:r>
        <w:t xml:space="preserve"> this would mean that MSG4 should be encrypted also at re-establishment.</w:t>
      </w:r>
      <w:bookmarkEnd w:id="65"/>
      <w:bookmarkEnd w:id="66"/>
      <w:bookmarkEnd w:id="67"/>
      <w:bookmarkEnd w:id="68"/>
      <w:bookmarkEnd w:id="69"/>
      <w:bookmarkEnd w:id="70"/>
    </w:p>
    <w:p w14:paraId="7299D943" w14:textId="02706B4E" w:rsidR="009A0663" w:rsidRDefault="006D48B9" w:rsidP="00F64480">
      <w:pPr>
        <w:pStyle w:val="Observation"/>
        <w:ind w:left="1701" w:hanging="1701"/>
      </w:pPr>
      <w:bookmarkStart w:id="71" w:name="_Toc498516061"/>
      <w:bookmarkStart w:id="72" w:name="_Toc498524714"/>
      <w:bookmarkStart w:id="73" w:name="_Toc498628330"/>
      <w:bookmarkStart w:id="74" w:name="_Toc498639083"/>
      <w:bookmarkStart w:id="75" w:name="_Toc506282681"/>
      <w:bookmarkStart w:id="76" w:name="_Toc506409615"/>
      <w:r>
        <w:t>In order to enable encrypted MSG4 at re-establishment</w:t>
      </w:r>
      <w:r w:rsidR="00C7380D">
        <w:t>,</w:t>
      </w:r>
      <w:r>
        <w:t xml:space="preserve"> it is no longer possible as in LTE to provide the NCC in MSG4</w:t>
      </w:r>
      <w:r w:rsidR="00EC22B6">
        <w:t xml:space="preserve"> (since NCC is used in key derivation)</w:t>
      </w:r>
      <w:r>
        <w:t>.</w:t>
      </w:r>
      <w:bookmarkEnd w:id="71"/>
      <w:r>
        <w:t xml:space="preserve"> </w:t>
      </w:r>
      <w:bookmarkStart w:id="77" w:name="_Toc498516062"/>
      <w:r w:rsidR="005C6BED">
        <w:t xml:space="preserve">Meaning </w:t>
      </w:r>
      <w:r>
        <w:t>NCC need</w:t>
      </w:r>
      <w:r w:rsidR="00C7380D">
        <w:t>s</w:t>
      </w:r>
      <w:r>
        <w:t xml:space="preserve"> to be provided to the UE </w:t>
      </w:r>
      <w:r w:rsidR="009A0663">
        <w:t xml:space="preserve">in source cell </w:t>
      </w:r>
      <w:r>
        <w:t>prior to re-establishment</w:t>
      </w:r>
      <w:r w:rsidR="009A0663">
        <w:t>.</w:t>
      </w:r>
      <w:bookmarkEnd w:id="72"/>
      <w:bookmarkEnd w:id="73"/>
      <w:bookmarkEnd w:id="74"/>
      <w:bookmarkEnd w:id="75"/>
      <w:bookmarkEnd w:id="76"/>
      <w:bookmarkEnd w:id="77"/>
    </w:p>
    <w:p w14:paraId="76BBF4B2" w14:textId="45DA0BB2" w:rsidR="00F62C50" w:rsidRDefault="009A0663" w:rsidP="00DE0C2E">
      <w:r>
        <w:t xml:space="preserve">The problem with providing the NCC prior to </w:t>
      </w:r>
      <w:r w:rsidR="00EC22B6">
        <w:t>the re-establishment is that a new</w:t>
      </w:r>
      <w:r>
        <w:t xml:space="preserve"> NCC </w:t>
      </w:r>
      <w:r w:rsidR="00EC22B6">
        <w:t xml:space="preserve">value </w:t>
      </w:r>
      <w:r>
        <w:t>is provided to the RAN during the path switch</w:t>
      </w:r>
      <w:r w:rsidR="00C931FF">
        <w:t xml:space="preserve"> </w:t>
      </w:r>
      <w:r w:rsidR="00C931FF" w:rsidRPr="004A196F">
        <w:t>(after the handover)</w:t>
      </w:r>
      <w:r>
        <w:t xml:space="preserve"> meaning a new procedure would be needed </w:t>
      </w:r>
      <w:r w:rsidR="00EC22B6">
        <w:t xml:space="preserve">after every Xn handover </w:t>
      </w:r>
      <w:r>
        <w:t xml:space="preserve">to provide the UE with the </w:t>
      </w:r>
      <w:r w:rsidR="00EC22B6">
        <w:t xml:space="preserve">new </w:t>
      </w:r>
      <w:r>
        <w:t>NCC</w:t>
      </w:r>
      <w:r w:rsidR="00EC22B6">
        <w:t xml:space="preserve"> to be used in case of re-establishment</w:t>
      </w:r>
      <w:r>
        <w:t xml:space="preserve">. This is illustrated below using LTE MeNB handover as an example. </w:t>
      </w:r>
    </w:p>
    <w:p w14:paraId="74CE5EDC" w14:textId="6E6194BC" w:rsidR="0098278C" w:rsidRDefault="0098278C" w:rsidP="00DE0C2E">
      <w:r>
        <w:object w:dxaOrig="12496" w:dyaOrig="6990" w14:anchorId="65CE352A">
          <v:shape id="_x0000_i1027" type="#_x0000_t75" style="width:481.5pt;height:269.25pt" o:ole="">
            <v:imagedata r:id="rId16" o:title=""/>
          </v:shape>
          <o:OLEObject Type="Embed" ProgID="Visio.Drawing.15" ShapeID="_x0000_i1027" DrawAspect="Content" ObjectID="_1580232412" r:id="rId17"/>
        </w:object>
      </w:r>
    </w:p>
    <w:p w14:paraId="68C14C26" w14:textId="55CB7365" w:rsidR="009A0663" w:rsidRDefault="009A0663" w:rsidP="00F64480">
      <w:pPr>
        <w:pStyle w:val="Observation"/>
        <w:ind w:left="1701" w:hanging="1701"/>
      </w:pPr>
      <w:bookmarkStart w:id="78" w:name="_Toc498516063"/>
      <w:bookmarkStart w:id="79" w:name="_Toc498524715"/>
      <w:bookmarkStart w:id="80" w:name="_Toc498628331"/>
      <w:bookmarkStart w:id="81" w:name="_Toc498639084"/>
      <w:bookmarkStart w:id="82" w:name="_Toc506282682"/>
      <w:bookmarkStart w:id="83" w:name="_Toc506409616"/>
      <w:r>
        <w:t>Providing the NCC to the UE prior to RRC re-establishment adds complexity and does not provide any significant performance benefits compared to the enhancements proposed in proposal 3 where the RRC re-configuration can be send immediately after re-establishment message.</w:t>
      </w:r>
      <w:bookmarkEnd w:id="78"/>
      <w:bookmarkEnd w:id="79"/>
      <w:bookmarkEnd w:id="80"/>
      <w:bookmarkEnd w:id="81"/>
      <w:bookmarkEnd w:id="82"/>
      <w:bookmarkEnd w:id="83"/>
    </w:p>
    <w:p w14:paraId="3093D287" w14:textId="010D5C83" w:rsidR="009A0663" w:rsidRDefault="009A0663" w:rsidP="009A0663">
      <w:pPr>
        <w:pStyle w:val="Proposal"/>
      </w:pPr>
      <w:bookmarkStart w:id="84" w:name="_Toc498516069"/>
      <w:bookmarkStart w:id="85" w:name="_Toc498516086"/>
      <w:bookmarkStart w:id="86" w:name="_Toc498524722"/>
      <w:bookmarkStart w:id="87" w:name="_Toc498628337"/>
      <w:bookmarkStart w:id="88" w:name="_Toc498639096"/>
      <w:bookmarkStart w:id="89" w:name="_Toc506409622"/>
      <w:r>
        <w:t xml:space="preserve">The NCC shall be provided in RRC re-establishment message </w:t>
      </w:r>
      <w:r w:rsidR="00C669A9">
        <w:t xml:space="preserve">in the target cell </w:t>
      </w:r>
      <w:r>
        <w:t>which is sent integrity protected and unencrypted on SRB1.</w:t>
      </w:r>
      <w:bookmarkEnd w:id="84"/>
      <w:bookmarkEnd w:id="85"/>
      <w:bookmarkEnd w:id="86"/>
      <w:bookmarkEnd w:id="87"/>
      <w:bookmarkEnd w:id="88"/>
      <w:bookmarkEnd w:id="89"/>
    </w:p>
    <w:p w14:paraId="04DDD43F" w14:textId="47A93A0A" w:rsidR="008A45DF" w:rsidRDefault="00E36FD3" w:rsidP="008A45DF">
      <w:pPr>
        <w:pStyle w:val="Heading1"/>
        <w:rPr>
          <w:lang w:val="en-US"/>
        </w:rPr>
      </w:pPr>
      <w:bookmarkStart w:id="90" w:name="_Ref473901911"/>
      <w:r>
        <w:rPr>
          <w:lang w:val="en-US"/>
        </w:rPr>
        <w:t>Conclusion</w:t>
      </w:r>
    </w:p>
    <w:p w14:paraId="422467E0" w14:textId="19304E3E" w:rsidR="000B6D5D" w:rsidRPr="000B6D5D" w:rsidRDefault="000B6D5D" w:rsidP="000B6D5D">
      <w:pPr>
        <w:rPr>
          <w:lang w:val="en-US"/>
        </w:rPr>
      </w:pPr>
      <w:r>
        <w:rPr>
          <w:lang w:val="en-US"/>
        </w:rPr>
        <w:t>The following observation</w:t>
      </w:r>
      <w:r w:rsidR="006D01AD">
        <w:rPr>
          <w:lang w:val="en-US"/>
        </w:rPr>
        <w:t>s</w:t>
      </w:r>
      <w:r>
        <w:rPr>
          <w:lang w:val="en-US"/>
        </w:rPr>
        <w:t xml:space="preserve"> are made:</w:t>
      </w:r>
    </w:p>
    <w:p w14:paraId="52A8B55B" w14:textId="77777777" w:rsidR="00D53F48" w:rsidRDefault="000B6D5D">
      <w:pPr>
        <w:pStyle w:val="TOC1"/>
        <w:rPr>
          <w:rFonts w:asciiTheme="minorHAnsi" w:eastAsiaTheme="minorEastAsia" w:hAnsiTheme="minorHAnsi" w:cstheme="minorBidi"/>
          <w:b w:val="0"/>
          <w:sz w:val="22"/>
          <w:lang w:eastAsia="en-US"/>
        </w:rPr>
      </w:pPr>
      <w:r>
        <w:rPr>
          <w:b w:val="0"/>
        </w:rPr>
        <w:lastRenderedPageBreak/>
        <w:fldChar w:fldCharType="begin"/>
      </w:r>
      <w:r>
        <w:rPr>
          <w:b w:val="0"/>
        </w:rPr>
        <w:instrText xml:space="preserve"> TOC \n \p " " \t "Observation;1" </w:instrText>
      </w:r>
      <w:r>
        <w:rPr>
          <w:b w:val="0"/>
        </w:rPr>
        <w:fldChar w:fldCharType="separate"/>
      </w:r>
      <w:r w:rsidR="00D53F48">
        <w:t>Observation 1</w:t>
      </w:r>
      <w:r w:rsidR="00D53F48">
        <w:rPr>
          <w:rFonts w:asciiTheme="minorHAnsi" w:eastAsiaTheme="minorEastAsia" w:hAnsiTheme="minorHAnsi" w:cstheme="minorBidi"/>
          <w:b w:val="0"/>
          <w:sz w:val="22"/>
          <w:lang w:eastAsia="en-US"/>
        </w:rPr>
        <w:tab/>
      </w:r>
      <w:r w:rsidR="00D53F48">
        <w:t>RRC re-establishment is not an essential procedure. Even if it is specified, NAS recovery is also needed to be specified. The benefit of RRC re-establishment over NAS recovery is shorter service interruption time at failure and the possibility to avoid packet losses.</w:t>
      </w:r>
    </w:p>
    <w:p w14:paraId="2D424C0F" w14:textId="77777777" w:rsidR="00D53F48" w:rsidRDefault="00D53F4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possible to optimize the re-establishment procedure for NR compared to LTE by using SRB1 for the re-establishment message which potentially reduces the procedure to re-establish DRBs by one round-trip since the following RRC reconfiguration message does not need to wait for the response to the re-establishment message.</w:t>
      </w:r>
    </w:p>
    <w:p w14:paraId="636CB9C8" w14:textId="77777777" w:rsidR="00D53F48" w:rsidRDefault="00D53F4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is possible to optimize the re-establishment failure procedure by supporting immediate NAS recovery on the same RRC connection. E.g. sending RRC connection setup in MSG4, which avoids an extra random access procedure.</w:t>
      </w:r>
    </w:p>
    <w:p w14:paraId="5D2021CB" w14:textId="77777777" w:rsidR="00D53F48" w:rsidRDefault="00D53F48">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If the RRC resume and re-establishment procedures should be harmonized, this would mean that MSG4 should be encrypted also at re-establishment.</w:t>
      </w:r>
    </w:p>
    <w:p w14:paraId="34BD576B" w14:textId="77777777" w:rsidR="00D53F48" w:rsidRDefault="00D53F48">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order to enable encrypted MSG4 at re-establishment, it is no longer possible as in LTE to provide the NCC in MSG4 (since NCC is used in key derivation). Meaning NCC needs to be provided to the UE in source cell prior to re-establishment.</w:t>
      </w:r>
    </w:p>
    <w:p w14:paraId="5ECF6236" w14:textId="77777777" w:rsidR="00D53F48" w:rsidRDefault="00D53F48">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Providing the NCC to the UE prior to RRC re-establishment adds complexity and does not provide any significant performance benefits compared to the enhancements proposed in proposal 3 where the RRC re-configuration can be send immediately after re-establishment message.</w:t>
      </w:r>
    </w:p>
    <w:p w14:paraId="6C4041FE" w14:textId="6A6F80AF" w:rsidR="002D48A3" w:rsidRDefault="000B6D5D" w:rsidP="00CC0F71">
      <w:pPr>
        <w:rPr>
          <w:b/>
          <w:noProof/>
          <w:szCs w:val="22"/>
          <w:lang w:val="en-US"/>
        </w:rPr>
      </w:pPr>
      <w:r>
        <w:rPr>
          <w:b/>
          <w:noProof/>
          <w:szCs w:val="22"/>
          <w:lang w:val="en-US"/>
        </w:rPr>
        <w:fldChar w:fldCharType="end"/>
      </w:r>
    </w:p>
    <w:p w14:paraId="3AB2EC7F" w14:textId="34D8624F" w:rsidR="00CC0F71" w:rsidRPr="000B6D5D" w:rsidRDefault="000B6D5D" w:rsidP="00CC0F71">
      <w:pPr>
        <w:rPr>
          <w:noProof/>
          <w:szCs w:val="22"/>
          <w:lang w:val="en-US"/>
        </w:rPr>
      </w:pPr>
      <w:r>
        <w:rPr>
          <w:noProof/>
          <w:szCs w:val="22"/>
          <w:lang w:val="en-US"/>
        </w:rPr>
        <w:t>Resulting in the following proposals:</w:t>
      </w:r>
    </w:p>
    <w:p w14:paraId="730A78ED" w14:textId="77777777" w:rsidR="00D53F48"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D53F48">
        <w:t>Proposal 1</w:t>
      </w:r>
      <w:r w:rsidR="00D53F48">
        <w:rPr>
          <w:rFonts w:asciiTheme="minorHAnsi" w:eastAsiaTheme="minorEastAsia" w:hAnsiTheme="minorHAnsi" w:cstheme="minorBidi"/>
          <w:b w:val="0"/>
          <w:sz w:val="22"/>
          <w:lang w:eastAsia="en-US"/>
        </w:rPr>
        <w:tab/>
      </w:r>
      <w:r w:rsidR="00D53F48">
        <w:t>NR RRC re-establishment should be specified.</w:t>
      </w:r>
    </w:p>
    <w:p w14:paraId="73CE091E" w14:textId="77777777" w:rsidR="00D53F48" w:rsidRDefault="00D53F4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should be discussed in RAN2 if enhancements to the NR RRC re-establishment procedure compared to LTE should be considered given that this procedure is only executed at a failure scenario, which hopefully should be quite rare</w:t>
      </w:r>
    </w:p>
    <w:p w14:paraId="4240A8D4" w14:textId="77777777" w:rsidR="00D53F48" w:rsidRDefault="00D53F4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Assuming it is agreed to enhance the NR RRC re-establishment, this should be done by:</w:t>
      </w:r>
    </w:p>
    <w:p w14:paraId="45999A44" w14:textId="77777777" w:rsidR="00D53F48" w:rsidRDefault="00D53F48">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Sending the re-establishment message on SRB1</w:t>
      </w:r>
    </w:p>
    <w:p w14:paraId="30C006F5" w14:textId="77777777" w:rsidR="00D53F48" w:rsidRDefault="00D53F48">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Support immediate NAS recovery (RRC connection setup) in case of RRC re-establishment failure</w:t>
      </w:r>
    </w:p>
    <w:p w14:paraId="51D7C031" w14:textId="77777777" w:rsidR="00D53F48" w:rsidRDefault="00D53F4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NCC shall be provided in RRC re-establishment message in the target cell which is sent integrity protected and unencrypted on SRB1.</w:t>
      </w:r>
    </w:p>
    <w:p w14:paraId="337D225A" w14:textId="3F31C2C9" w:rsidR="00E36FD3" w:rsidRPr="00E36FD3" w:rsidRDefault="00E36FD3" w:rsidP="00E36FD3">
      <w:pPr>
        <w:rPr>
          <w:lang w:val="en-US"/>
        </w:rPr>
      </w:pPr>
      <w:r w:rsidRPr="007F0D74">
        <w:rPr>
          <w:rFonts w:cs="Arial"/>
          <w:b/>
          <w:bCs/>
        </w:rPr>
        <w:fldChar w:fldCharType="end"/>
      </w:r>
      <w:bookmarkEnd w:id="90"/>
      <w:bookmarkEnd w:id="0"/>
    </w:p>
    <w:sectPr w:rsidR="00E36FD3" w:rsidRPr="00E36FD3">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9F480" w14:textId="77777777" w:rsidR="00E56F4D" w:rsidRDefault="00E56F4D">
      <w:r>
        <w:separator/>
      </w:r>
    </w:p>
  </w:endnote>
  <w:endnote w:type="continuationSeparator" w:id="0">
    <w:p w14:paraId="673C2037" w14:textId="77777777" w:rsidR="00E56F4D" w:rsidRDefault="00E56F4D">
      <w:r>
        <w:continuationSeparator/>
      </w:r>
    </w:p>
  </w:endnote>
  <w:endnote w:type="continuationNotice" w:id="1">
    <w:p w14:paraId="6861DEF0" w14:textId="77777777" w:rsidR="00E56F4D" w:rsidRDefault="00E56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144008F"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2C6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2C6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5F869" w14:textId="77777777" w:rsidR="00E56F4D" w:rsidRDefault="00E56F4D">
      <w:r>
        <w:separator/>
      </w:r>
    </w:p>
  </w:footnote>
  <w:footnote w:type="continuationSeparator" w:id="0">
    <w:p w14:paraId="44BF7BAB" w14:textId="77777777" w:rsidR="00E56F4D" w:rsidRDefault="00E56F4D">
      <w:r>
        <w:continuationSeparator/>
      </w:r>
    </w:p>
  </w:footnote>
  <w:footnote w:type="continuationNotice" w:id="1">
    <w:p w14:paraId="4C33EC6F" w14:textId="77777777" w:rsidR="00E56F4D" w:rsidRDefault="00E56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97410"/>
    <w:multiLevelType w:val="hybridMultilevel"/>
    <w:tmpl w:val="1AA0BB4C"/>
    <w:lvl w:ilvl="0" w:tplc="5CA208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A2BD1"/>
    <w:multiLevelType w:val="hybridMultilevel"/>
    <w:tmpl w:val="B7362C78"/>
    <w:lvl w:ilvl="0" w:tplc="D95E97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2"/>
  </w:num>
  <w:num w:numId="5">
    <w:abstractNumId w:val="7"/>
  </w:num>
  <w:num w:numId="6">
    <w:abstractNumId w:val="13"/>
  </w:num>
  <w:num w:numId="7">
    <w:abstractNumId w:val="17"/>
  </w:num>
  <w:num w:numId="8">
    <w:abstractNumId w:val="8"/>
  </w:num>
  <w:num w:numId="9">
    <w:abstractNumId w:val="15"/>
  </w:num>
  <w:num w:numId="10">
    <w:abstractNumId w:val="9"/>
  </w:num>
  <w:num w:numId="11">
    <w:abstractNumId w:val="18"/>
  </w:num>
  <w:num w:numId="12">
    <w:abstractNumId w:val="16"/>
  </w:num>
  <w:num w:numId="13">
    <w:abstractNumId w:val="3"/>
  </w:num>
  <w:num w:numId="14">
    <w:abstractNumId w:val="5"/>
  </w:num>
  <w:num w:numId="15">
    <w:abstractNumId w:val="1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6"/>
  </w:num>
  <w:num w:numId="19">
    <w:abstractNumId w:val="20"/>
  </w:num>
  <w:num w:numId="20">
    <w:abstractNumId w:val="2"/>
  </w:num>
  <w:num w:numId="21">
    <w:abstractNumId w:val="11"/>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1BFB"/>
    <w:rsid w:val="0002564D"/>
    <w:rsid w:val="00025ECA"/>
    <w:rsid w:val="00027939"/>
    <w:rsid w:val="00030849"/>
    <w:rsid w:val="000325B8"/>
    <w:rsid w:val="00034C15"/>
    <w:rsid w:val="00036BA1"/>
    <w:rsid w:val="000422E2"/>
    <w:rsid w:val="00042F22"/>
    <w:rsid w:val="000444EF"/>
    <w:rsid w:val="00047D2D"/>
    <w:rsid w:val="00050FFE"/>
    <w:rsid w:val="00052A07"/>
    <w:rsid w:val="000534E3"/>
    <w:rsid w:val="0005395D"/>
    <w:rsid w:val="00053993"/>
    <w:rsid w:val="0005606A"/>
    <w:rsid w:val="00057117"/>
    <w:rsid w:val="000616E7"/>
    <w:rsid w:val="0006487E"/>
    <w:rsid w:val="00065E1A"/>
    <w:rsid w:val="00077E5F"/>
    <w:rsid w:val="0008036A"/>
    <w:rsid w:val="00081AE6"/>
    <w:rsid w:val="00082C60"/>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B6D5D"/>
    <w:rsid w:val="000C14B4"/>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2C16"/>
    <w:rsid w:val="0014376A"/>
    <w:rsid w:val="00151E23"/>
    <w:rsid w:val="001526E0"/>
    <w:rsid w:val="001551B5"/>
    <w:rsid w:val="001643A8"/>
    <w:rsid w:val="001659C1"/>
    <w:rsid w:val="001718F6"/>
    <w:rsid w:val="00173A8E"/>
    <w:rsid w:val="00177795"/>
    <w:rsid w:val="0018143F"/>
    <w:rsid w:val="00181837"/>
    <w:rsid w:val="00190AC1"/>
    <w:rsid w:val="00191A2D"/>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B3"/>
    <w:rsid w:val="00220600"/>
    <w:rsid w:val="00222314"/>
    <w:rsid w:val="002224DB"/>
    <w:rsid w:val="00223FCB"/>
    <w:rsid w:val="002252C3"/>
    <w:rsid w:val="00225C54"/>
    <w:rsid w:val="00230765"/>
    <w:rsid w:val="002309A1"/>
    <w:rsid w:val="002319E4"/>
    <w:rsid w:val="00231F08"/>
    <w:rsid w:val="00235632"/>
    <w:rsid w:val="00235872"/>
    <w:rsid w:val="00241559"/>
    <w:rsid w:val="002422F6"/>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05C"/>
    <w:rsid w:val="002A2869"/>
    <w:rsid w:val="002B24D6"/>
    <w:rsid w:val="002C41E6"/>
    <w:rsid w:val="002C6952"/>
    <w:rsid w:val="002D071A"/>
    <w:rsid w:val="002D232F"/>
    <w:rsid w:val="002D34B2"/>
    <w:rsid w:val="002D48A3"/>
    <w:rsid w:val="002D58A5"/>
    <w:rsid w:val="002D7637"/>
    <w:rsid w:val="002E17F2"/>
    <w:rsid w:val="002E7CAE"/>
    <w:rsid w:val="002F2771"/>
    <w:rsid w:val="002F37A9"/>
    <w:rsid w:val="00301CE6"/>
    <w:rsid w:val="0030256B"/>
    <w:rsid w:val="0030501F"/>
    <w:rsid w:val="00305F0A"/>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3CB8"/>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648C"/>
    <w:rsid w:val="00447B5B"/>
    <w:rsid w:val="004517AA"/>
    <w:rsid w:val="00452CAC"/>
    <w:rsid w:val="00453A5C"/>
    <w:rsid w:val="0045417F"/>
    <w:rsid w:val="00457565"/>
    <w:rsid w:val="00457B71"/>
    <w:rsid w:val="00465F3A"/>
    <w:rsid w:val="004669E2"/>
    <w:rsid w:val="00470C31"/>
    <w:rsid w:val="00472C20"/>
    <w:rsid w:val="004734D0"/>
    <w:rsid w:val="0047556B"/>
    <w:rsid w:val="00477768"/>
    <w:rsid w:val="00485BFA"/>
    <w:rsid w:val="00487082"/>
    <w:rsid w:val="00490A61"/>
    <w:rsid w:val="00492BC5"/>
    <w:rsid w:val="004964F1"/>
    <w:rsid w:val="004A16BC"/>
    <w:rsid w:val="004A196F"/>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06E3D"/>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6BED"/>
    <w:rsid w:val="005C74FB"/>
    <w:rsid w:val="005D1602"/>
    <w:rsid w:val="005E1991"/>
    <w:rsid w:val="005E385F"/>
    <w:rsid w:val="005E4FA2"/>
    <w:rsid w:val="005E5B81"/>
    <w:rsid w:val="005F2CB1"/>
    <w:rsid w:val="005F3025"/>
    <w:rsid w:val="005F4AB2"/>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6C25"/>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518"/>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01AD"/>
    <w:rsid w:val="006D48B9"/>
    <w:rsid w:val="006D6F08"/>
    <w:rsid w:val="006E062C"/>
    <w:rsid w:val="006E0957"/>
    <w:rsid w:val="006E28B7"/>
    <w:rsid w:val="006E3310"/>
    <w:rsid w:val="006E4E39"/>
    <w:rsid w:val="006E565E"/>
    <w:rsid w:val="006E673D"/>
    <w:rsid w:val="006E7D3B"/>
    <w:rsid w:val="006F1B70"/>
    <w:rsid w:val="006F341D"/>
    <w:rsid w:val="006F3CDE"/>
    <w:rsid w:val="006F573B"/>
    <w:rsid w:val="006F58D4"/>
    <w:rsid w:val="0070346E"/>
    <w:rsid w:val="00704EDB"/>
    <w:rsid w:val="0070537F"/>
    <w:rsid w:val="00706101"/>
    <w:rsid w:val="00707072"/>
    <w:rsid w:val="00707D61"/>
    <w:rsid w:val="00711387"/>
    <w:rsid w:val="00712287"/>
    <w:rsid w:val="00712772"/>
    <w:rsid w:val="007131E4"/>
    <w:rsid w:val="007148D3"/>
    <w:rsid w:val="00715B9A"/>
    <w:rsid w:val="00716732"/>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01A0"/>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1C7"/>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B4"/>
    <w:rsid w:val="007D799F"/>
    <w:rsid w:val="007E21C9"/>
    <w:rsid w:val="007E4610"/>
    <w:rsid w:val="007E4715"/>
    <w:rsid w:val="007E505B"/>
    <w:rsid w:val="007E52B7"/>
    <w:rsid w:val="007E7091"/>
    <w:rsid w:val="00803365"/>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9C1"/>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7E08"/>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278C"/>
    <w:rsid w:val="00985253"/>
    <w:rsid w:val="009853B3"/>
    <w:rsid w:val="009871BA"/>
    <w:rsid w:val="00990630"/>
    <w:rsid w:val="009916F6"/>
    <w:rsid w:val="00991761"/>
    <w:rsid w:val="00994DCA"/>
    <w:rsid w:val="009960EC"/>
    <w:rsid w:val="009970DD"/>
    <w:rsid w:val="009A0663"/>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2766"/>
    <w:rsid w:val="00C44F1F"/>
    <w:rsid w:val="00C45E6B"/>
    <w:rsid w:val="00C50286"/>
    <w:rsid w:val="00C54995"/>
    <w:rsid w:val="00C54D41"/>
    <w:rsid w:val="00C60783"/>
    <w:rsid w:val="00C64672"/>
    <w:rsid w:val="00C669A9"/>
    <w:rsid w:val="00C66EF3"/>
    <w:rsid w:val="00C70697"/>
    <w:rsid w:val="00C72EF4"/>
    <w:rsid w:val="00C7380D"/>
    <w:rsid w:val="00C75D2F"/>
    <w:rsid w:val="00C767BE"/>
    <w:rsid w:val="00C76963"/>
    <w:rsid w:val="00C76E3C"/>
    <w:rsid w:val="00C81568"/>
    <w:rsid w:val="00C8342A"/>
    <w:rsid w:val="00C84653"/>
    <w:rsid w:val="00C9027A"/>
    <w:rsid w:val="00C9068E"/>
    <w:rsid w:val="00C931FF"/>
    <w:rsid w:val="00C93504"/>
    <w:rsid w:val="00C93C4B"/>
    <w:rsid w:val="00C944AB"/>
    <w:rsid w:val="00C95B40"/>
    <w:rsid w:val="00CA1ED8"/>
    <w:rsid w:val="00CA5211"/>
    <w:rsid w:val="00CB0CDA"/>
    <w:rsid w:val="00CB1F63"/>
    <w:rsid w:val="00CB4F2B"/>
    <w:rsid w:val="00CB62FF"/>
    <w:rsid w:val="00CB7170"/>
    <w:rsid w:val="00CC040E"/>
    <w:rsid w:val="00CC0F71"/>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55F7"/>
    <w:rsid w:val="00D26C63"/>
    <w:rsid w:val="00D27709"/>
    <w:rsid w:val="00D27DB6"/>
    <w:rsid w:val="00D3005B"/>
    <w:rsid w:val="00D36E71"/>
    <w:rsid w:val="00D37D87"/>
    <w:rsid w:val="00D40B33"/>
    <w:rsid w:val="00D42264"/>
    <w:rsid w:val="00D4318F"/>
    <w:rsid w:val="00D438BF"/>
    <w:rsid w:val="00D43BD2"/>
    <w:rsid w:val="00D440F8"/>
    <w:rsid w:val="00D50E7E"/>
    <w:rsid w:val="00D53F48"/>
    <w:rsid w:val="00D546FF"/>
    <w:rsid w:val="00D55AD5"/>
    <w:rsid w:val="00D576CA"/>
    <w:rsid w:val="00D60E13"/>
    <w:rsid w:val="00D61AF5"/>
    <w:rsid w:val="00D62CD5"/>
    <w:rsid w:val="00D6435F"/>
    <w:rsid w:val="00D64B54"/>
    <w:rsid w:val="00D652B5"/>
    <w:rsid w:val="00D66155"/>
    <w:rsid w:val="00D708B0"/>
    <w:rsid w:val="00D73D03"/>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0C2E"/>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6F4D"/>
    <w:rsid w:val="00E57565"/>
    <w:rsid w:val="00E63838"/>
    <w:rsid w:val="00E64434"/>
    <w:rsid w:val="00E67C51"/>
    <w:rsid w:val="00E72EFC"/>
    <w:rsid w:val="00E758EC"/>
    <w:rsid w:val="00E77520"/>
    <w:rsid w:val="00E81248"/>
    <w:rsid w:val="00E818C2"/>
    <w:rsid w:val="00E8234C"/>
    <w:rsid w:val="00E83AA9"/>
    <w:rsid w:val="00E85928"/>
    <w:rsid w:val="00E87822"/>
    <w:rsid w:val="00E90395"/>
    <w:rsid w:val="00E90E49"/>
    <w:rsid w:val="00E917F9"/>
    <w:rsid w:val="00E9291C"/>
    <w:rsid w:val="00E93FFE"/>
    <w:rsid w:val="00E94F8A"/>
    <w:rsid w:val="00E97BFE"/>
    <w:rsid w:val="00EA7A41"/>
    <w:rsid w:val="00EB077B"/>
    <w:rsid w:val="00EB4EA2"/>
    <w:rsid w:val="00EC22B6"/>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2C50"/>
    <w:rsid w:val="00F6302A"/>
    <w:rsid w:val="00F64480"/>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4B6B"/>
    <w:rsid w:val="00F96985"/>
    <w:rsid w:val="00F97838"/>
    <w:rsid w:val="00FA2BB3"/>
    <w:rsid w:val="00FB4C80"/>
    <w:rsid w:val="00FB6A6A"/>
    <w:rsid w:val="00FC4AD0"/>
    <w:rsid w:val="00FC5B85"/>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5NUHHDQN7SK2-1476151046-17512</_dlc_DocId>
    <_dlc_DocIdUrl xmlns="f166a696-7b5b-4ccd-9f0c-ffde0cceec81">
      <Url>https://ericsson.sharepoint.com/sites/star/_layouts/15/DocIdRedir.aspx?ID=5NUHHDQN7SK2-1476151046-17512</Url>
      <Description>5NUHHDQN7SK2-1476151046-17512</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DA0BC-B595-48BF-82FE-5B97C3395148}">
  <ds:schemaRefs>
    <ds:schemaRef ds:uri="http://schemas.microsoft.com/sharepoint/events"/>
  </ds:schemaRefs>
</ds:datastoreItem>
</file>

<file path=customXml/itemProps2.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4.xml><?xml version="1.0" encoding="utf-8"?>
<ds:datastoreItem xmlns:ds="http://schemas.openxmlformats.org/officeDocument/2006/customXml" ds:itemID="{643E3E3C-57B2-4372-9F42-784D51A6D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7A0804-DB41-405F-8369-D50506CF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111</TotalTime>
  <Pages>4</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12</cp:revision>
  <cp:lastPrinted>2008-01-31T06:09:00Z</cp:lastPrinted>
  <dcterms:created xsi:type="dcterms:W3CDTF">2018-02-08T13:14:00Z</dcterms:created>
  <dcterms:modified xsi:type="dcterms:W3CDTF">2018-02-15T19:38:00Z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0101fe97-0a0d-4749-ba8d-67cc9f8cee6d</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